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2DA" w:rsidRPr="0061675D" w:rsidRDefault="00FE12DA" w:rsidP="00FE12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  <w:u w:val="single"/>
        </w:rPr>
        <w:t>Thomas MOLASSHE</w:t>
      </w:r>
      <w:r w:rsidRPr="0061675D">
        <w:rPr>
          <w:rFonts w:ascii="Times New Roman" w:hAnsi="Times New Roman" w:cs="Times New Roman"/>
          <w:sz w:val="24"/>
          <w:szCs w:val="24"/>
        </w:rPr>
        <w:t xml:space="preserve">    (fl.1505)</w:t>
      </w:r>
    </w:p>
    <w:p w:rsidR="00FE12DA" w:rsidRPr="0061675D" w:rsidRDefault="00FE12DA" w:rsidP="00FE12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</w:rPr>
        <w:t>of Woodchurch, Kent.</w:t>
      </w:r>
    </w:p>
    <w:p w:rsidR="00FE12DA" w:rsidRPr="0061675D" w:rsidRDefault="00FE12DA" w:rsidP="00FE12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12DA" w:rsidRPr="0061675D" w:rsidRDefault="00FE12DA" w:rsidP="00FE12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12DA" w:rsidRPr="0061675D" w:rsidRDefault="00FE12DA" w:rsidP="00FE12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</w:rPr>
        <w:tab/>
        <w:t>1505</w:t>
      </w:r>
      <w:r w:rsidRPr="0061675D">
        <w:rPr>
          <w:rFonts w:ascii="Times New Roman" w:hAnsi="Times New Roman" w:cs="Times New Roman"/>
          <w:sz w:val="24"/>
          <w:szCs w:val="24"/>
        </w:rPr>
        <w:tab/>
        <w:t>He made his Will.   (Plomer p.334)</w:t>
      </w:r>
    </w:p>
    <w:p w:rsidR="00FE12DA" w:rsidRPr="0061675D" w:rsidRDefault="00FE12DA" w:rsidP="00FE12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12DA" w:rsidRPr="0061675D" w:rsidRDefault="00FE12DA" w:rsidP="00FE12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12DA" w:rsidRPr="0061675D" w:rsidRDefault="00FE12DA" w:rsidP="00FE12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FE12DA" w:rsidRDefault="00DD5B8A" w:rsidP="00FE12DA">
      <w:bookmarkStart w:id="0" w:name="_GoBack"/>
      <w:bookmarkEnd w:id="0"/>
    </w:p>
    <w:sectPr w:rsidR="00DD5B8A" w:rsidRPr="00FE12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2DA" w:rsidRDefault="00FE12DA" w:rsidP="00564E3C">
      <w:pPr>
        <w:spacing w:after="0" w:line="240" w:lineRule="auto"/>
      </w:pPr>
      <w:r>
        <w:separator/>
      </w:r>
    </w:p>
  </w:endnote>
  <w:endnote w:type="continuationSeparator" w:id="0">
    <w:p w:rsidR="00FE12DA" w:rsidRDefault="00FE12D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E12DA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2DA" w:rsidRDefault="00FE12DA" w:rsidP="00564E3C">
      <w:pPr>
        <w:spacing w:after="0" w:line="240" w:lineRule="auto"/>
      </w:pPr>
      <w:r>
        <w:separator/>
      </w:r>
    </w:p>
  </w:footnote>
  <w:footnote w:type="continuationSeparator" w:id="0">
    <w:p w:rsidR="00FE12DA" w:rsidRDefault="00FE12D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2DA"/>
    <w:rsid w:val="00372DC6"/>
    <w:rsid w:val="00564E3C"/>
    <w:rsid w:val="0064591D"/>
    <w:rsid w:val="00DD5B8A"/>
    <w:rsid w:val="00EB41B8"/>
    <w:rsid w:val="00F14DE1"/>
    <w:rsid w:val="00FE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AD3420-82EC-43CD-B3D8-809382B4E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2016-02-17T22:55:00Z</dcterms:created>
  <dcterms:modified xsi:type="dcterms:W3CDTF">2016-02-17T22:55:00Z</dcterms:modified>
</cp:coreProperties>
</file>